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5144" w14:textId="77777777" w:rsidR="003A46AA" w:rsidRPr="00063F54" w:rsidRDefault="003A46AA" w:rsidP="003A46AA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bookmarkStart w:id="0" w:name="_Hlk127860360"/>
      <w:r>
        <w:rPr>
          <w:rFonts w:ascii="Arial Fett" w:hAnsi="Arial Fett"/>
          <w:b/>
          <w:bCs/>
          <w:caps/>
          <w:szCs w:val="22"/>
        </w:rPr>
        <w:t>Hinweise zur Verfahrensart</w:t>
      </w:r>
    </w:p>
    <w:p w14:paraId="09D604AB" w14:textId="77777777" w:rsidR="00AB41CB" w:rsidRPr="00961413" w:rsidRDefault="00AB41CB" w:rsidP="00AB41CB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 xml:space="preserve">Wahl der Verfahrensart, § 8 </w:t>
      </w:r>
      <w:proofErr w:type="spellStart"/>
      <w:r>
        <w:t>UVgO</w:t>
      </w:r>
      <w:proofErr w:type="spellEnd"/>
    </w:p>
    <w:bookmarkEnd w:id="0"/>
    <w:p w14:paraId="727DBE4E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AE06CD">
        <w:rPr>
          <w:rFonts w:cs="Arial"/>
          <w:bCs/>
          <w:szCs w:val="20"/>
        </w:rPr>
        <w:t>Die A</w:t>
      </w:r>
      <w:r>
        <w:rPr>
          <w:rFonts w:cs="Arial"/>
          <w:bCs/>
          <w:szCs w:val="20"/>
        </w:rPr>
        <w:t>uftraggeberin</w:t>
      </w:r>
      <w:r w:rsidRPr="00AE06CD">
        <w:rPr>
          <w:rFonts w:cs="Arial"/>
          <w:bCs/>
          <w:szCs w:val="20"/>
        </w:rPr>
        <w:t xml:space="preserve"> schreibt die Leistungen </w:t>
      </w:r>
      <w:r>
        <w:rPr>
          <w:rFonts w:cs="Arial"/>
          <w:bCs/>
          <w:szCs w:val="20"/>
        </w:rPr>
        <w:t>im Rahmen einer</w:t>
      </w:r>
      <w:r w:rsidRPr="00AE06CD">
        <w:rPr>
          <w:rFonts w:cs="Arial"/>
          <w:bCs/>
          <w:szCs w:val="20"/>
        </w:rPr>
        <w:t xml:space="preserve"> </w:t>
      </w:r>
      <w:r w:rsidRPr="000E205B">
        <w:rPr>
          <w:rFonts w:cs="Arial"/>
          <w:bCs/>
          <w:szCs w:val="20"/>
        </w:rPr>
        <w:t>Öffentliche</w:t>
      </w:r>
      <w:r>
        <w:rPr>
          <w:rFonts w:cs="Arial"/>
          <w:bCs/>
          <w:szCs w:val="20"/>
        </w:rPr>
        <w:t>n</w:t>
      </w:r>
      <w:r w:rsidRPr="000E205B">
        <w:rPr>
          <w:rFonts w:cs="Arial"/>
          <w:bCs/>
          <w:szCs w:val="20"/>
        </w:rPr>
        <w:t xml:space="preserve"> Ausschreibung gemäß § 9 Absatz 1 </w:t>
      </w:r>
      <w:proofErr w:type="spellStart"/>
      <w:r w:rsidRPr="000E205B">
        <w:rPr>
          <w:rFonts w:cs="Arial"/>
          <w:bCs/>
          <w:szCs w:val="20"/>
        </w:rPr>
        <w:t>UVgO</w:t>
      </w:r>
      <w:proofErr w:type="spellEnd"/>
      <w:r w:rsidRPr="00AE06CD">
        <w:rPr>
          <w:rFonts w:cs="Arial"/>
          <w:bCs/>
          <w:szCs w:val="20"/>
        </w:rPr>
        <w:t>, in der zum Zeitpunkt der Veröffentlichung dieser Ausschreibung geltenden Fassung, aus.</w:t>
      </w:r>
    </w:p>
    <w:p w14:paraId="5CFA9A4A" w14:textId="77777777" w:rsidR="00AB41CB" w:rsidRPr="00961413" w:rsidRDefault="00AB41CB" w:rsidP="00AB41CB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 xml:space="preserve">Öffentliche Ausschreibung, § 9 </w:t>
      </w:r>
      <w:proofErr w:type="spellStart"/>
      <w:r>
        <w:t>UVgO</w:t>
      </w:r>
      <w:proofErr w:type="spellEnd"/>
    </w:p>
    <w:p w14:paraId="14FDEEB7" w14:textId="77777777" w:rsidR="00AB41CB" w:rsidRPr="00533C3A" w:rsidRDefault="00AB41CB" w:rsidP="00AB41CB">
      <w:pPr>
        <w:pStyle w:val="berschrift3"/>
      </w:pPr>
      <w:r>
        <w:t>Verfahrensbeschreibung</w:t>
      </w:r>
    </w:p>
    <w:p w14:paraId="6CBB902F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0E205B">
        <w:rPr>
          <w:rFonts w:cs="Arial"/>
          <w:bCs/>
          <w:szCs w:val="20"/>
        </w:rPr>
        <w:t>Bei einer Öffentlichen Ausschreibung fordert d</w:t>
      </w:r>
      <w:r>
        <w:rPr>
          <w:rFonts w:cs="Arial"/>
          <w:bCs/>
          <w:szCs w:val="20"/>
        </w:rPr>
        <w:t>ie</w:t>
      </w:r>
      <w:r w:rsidRPr="000E205B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0E205B">
        <w:rPr>
          <w:rFonts w:cs="Arial"/>
          <w:bCs/>
          <w:szCs w:val="20"/>
        </w:rPr>
        <w:t xml:space="preserve"> eine unbeschränkte Anzahl von Unternehmen öffentlich zur Abgabe von Angeboten auf. Jedes interessierte Unternehmen kann ein Angebot abgeben.</w:t>
      </w:r>
    </w:p>
    <w:p w14:paraId="729753A2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von den Bietern nur Aufklärung über ihre Eignung, das Vorliegen von Ausschlussgründen oder über das Angebot verlangen. Verhandlungen, insbesondere über Änderungen der Angebote oder Preise, sind unzulässig.</w:t>
      </w:r>
    </w:p>
    <w:p w14:paraId="327051BB" w14:textId="77777777" w:rsidR="00AB41CB" w:rsidRPr="00533C3A" w:rsidRDefault="00AB41CB" w:rsidP="00AB41CB">
      <w:pPr>
        <w:pStyle w:val="berschrift3"/>
      </w:pPr>
      <w:r>
        <w:t>Ablauf des Verfahrens (vereinfachte Darstellung)</w:t>
      </w:r>
    </w:p>
    <w:p w14:paraId="19FC51B8" w14:textId="77777777" w:rsidR="00AB41CB" w:rsidRPr="00533C3A" w:rsidRDefault="00AB41CB" w:rsidP="00AB41CB">
      <w:pPr>
        <w:pStyle w:val="berschrift4"/>
      </w:pPr>
      <w:r>
        <w:t>Angebotsphase</w:t>
      </w:r>
    </w:p>
    <w:p w14:paraId="7FD7D110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Interessierte Unternehmen können innerhalb der Angebotsfrist ein Angebot auf den abgefragten Leistungsgegenstand abgeben. Sämtliche in den Bewerbungsbedingungen getroffenen Regelungen sind bei Abgabe des Angebots zu beachten.</w:t>
      </w:r>
    </w:p>
    <w:p w14:paraId="157C4F1F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Unklarheiten zu den Vergabeunterlagen sind innerhalb der Angebotsphase zu klären.</w:t>
      </w:r>
    </w:p>
    <w:p w14:paraId="5CF418EC" w14:textId="77777777" w:rsidR="00AB41CB" w:rsidRPr="00533C3A" w:rsidRDefault="00AB41CB" w:rsidP="00AB41CB">
      <w:pPr>
        <w:pStyle w:val="berschrift4"/>
      </w:pPr>
      <w:r>
        <w:t>Wertungsphase</w:t>
      </w:r>
    </w:p>
    <w:p w14:paraId="1B6D0C93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vom Inhalt der Angebote erst nach Ablauf der </w:t>
      </w:r>
      <w:r>
        <w:rPr>
          <w:rFonts w:cs="Arial"/>
          <w:bCs/>
          <w:szCs w:val="20"/>
        </w:rPr>
        <w:t>Angebotsfrist</w:t>
      </w:r>
      <w:r w:rsidRPr="00E368A7">
        <w:rPr>
          <w:rFonts w:cs="Arial"/>
          <w:bCs/>
          <w:szCs w:val="20"/>
        </w:rPr>
        <w:t xml:space="preserve"> Kenntnis nehmen. Die Öffnung der Angebote wird von mindestens zwei Vertretern de</w:t>
      </w:r>
      <w:r>
        <w:rPr>
          <w:rFonts w:cs="Arial"/>
          <w:bCs/>
          <w:szCs w:val="20"/>
        </w:rPr>
        <w:t>r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gemeinsam an einem Termin unverzüglich nach Ablauf der Angebotsfrist durchgeführt. Bieter sind nicht zugelassen.</w:t>
      </w:r>
    </w:p>
    <w:p w14:paraId="41881A06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Die Angebote sind auf Vollständigkeit und fachliche Richtigkeit</w:t>
      </w:r>
      <w:r>
        <w:rPr>
          <w:rFonts w:cs="Arial"/>
          <w:bCs/>
          <w:szCs w:val="20"/>
        </w:rPr>
        <w:t xml:space="preserve"> sowie</w:t>
      </w:r>
      <w:r w:rsidRPr="00E368A7">
        <w:rPr>
          <w:rFonts w:cs="Arial"/>
          <w:bCs/>
          <w:szCs w:val="20"/>
        </w:rPr>
        <w:t xml:space="preserve"> auf rechnerische Richtigkeit zu prüfen.</w:t>
      </w:r>
      <w:r>
        <w:rPr>
          <w:rFonts w:cs="Arial"/>
          <w:bCs/>
          <w:szCs w:val="20"/>
        </w:rPr>
        <w:t xml:space="preserve"> In der </w:t>
      </w:r>
      <w:proofErr w:type="spellStart"/>
      <w:r>
        <w:rPr>
          <w:rFonts w:cs="Arial"/>
          <w:bCs/>
          <w:szCs w:val="20"/>
        </w:rPr>
        <w:t>UVgO</w:t>
      </w:r>
      <w:proofErr w:type="spellEnd"/>
      <w:r>
        <w:rPr>
          <w:rFonts w:cs="Arial"/>
          <w:bCs/>
          <w:szCs w:val="20"/>
        </w:rPr>
        <w:t xml:space="preserve"> näher bestimmte Unterlagen können von der Auftraggeberin bei Bedarf nachgefordert werden. </w:t>
      </w:r>
    </w:p>
    <w:p w14:paraId="1D5B41FB" w14:textId="77777777" w:rsidR="00AB41CB" w:rsidRPr="00533C3A" w:rsidRDefault="00AB41CB" w:rsidP="00AB41CB">
      <w:pPr>
        <w:pStyle w:val="berschrift4"/>
      </w:pPr>
      <w:r>
        <w:t>Postprozessuale Phase</w:t>
      </w:r>
    </w:p>
    <w:p w14:paraId="50FEFFF1" w14:textId="77777777" w:rsidR="00AB41CB" w:rsidRDefault="00AB41CB" w:rsidP="00AB41CB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Das für den Zuschlag vorgesehene Unternehmen wird innerhalb der Bindefrist der Angebote über den beabsichtigten Zuschlag informiert.</w:t>
      </w:r>
    </w:p>
    <w:p w14:paraId="61AD9E82" w14:textId="77777777" w:rsidR="00AB41CB" w:rsidRPr="00E12E48" w:rsidRDefault="00AB41CB" w:rsidP="00AB41CB">
      <w:pPr>
        <w:spacing w:after="120" w:line="240" w:lineRule="auto"/>
        <w:rPr>
          <w:rFonts w:cs="Arial"/>
          <w:bCs/>
          <w:szCs w:val="20"/>
        </w:rPr>
      </w:pPr>
      <w:r w:rsidRPr="008F58CF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8F58CF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8F58CF">
        <w:rPr>
          <w:rFonts w:cs="Arial"/>
          <w:bCs/>
          <w:szCs w:val="20"/>
        </w:rPr>
        <w:t xml:space="preserve"> unterrichtet </w:t>
      </w:r>
      <w:r>
        <w:rPr>
          <w:rFonts w:cs="Arial"/>
          <w:bCs/>
          <w:szCs w:val="20"/>
        </w:rPr>
        <w:t xml:space="preserve">zudem </w:t>
      </w:r>
      <w:r w:rsidRPr="008F58CF">
        <w:rPr>
          <w:rFonts w:cs="Arial"/>
          <w:bCs/>
          <w:szCs w:val="20"/>
        </w:rPr>
        <w:t>jeden Bieter unverzüglich über den Abschluss einer Rahmenvereinbarung oder die erfolgte Zuschlagserteilung. Gleiches gilt hinsichtlich der Aufhebung oder erneuten Einleitung eines Vergabeverfahrens einschließlich der Gründe dafür.</w:t>
      </w:r>
      <w:r>
        <w:rPr>
          <w:rFonts w:cs="Arial"/>
          <w:bCs/>
          <w:szCs w:val="20"/>
        </w:rPr>
        <w:t xml:space="preserve"> Es gilt § 46 </w:t>
      </w:r>
      <w:proofErr w:type="spellStart"/>
      <w:r>
        <w:rPr>
          <w:rFonts w:cs="Arial"/>
          <w:bCs/>
          <w:szCs w:val="20"/>
        </w:rPr>
        <w:t>UVgO</w:t>
      </w:r>
      <w:proofErr w:type="spellEnd"/>
      <w:r>
        <w:rPr>
          <w:rFonts w:cs="Arial"/>
          <w:bCs/>
          <w:szCs w:val="20"/>
        </w:rPr>
        <w:t>.</w:t>
      </w:r>
    </w:p>
    <w:p w14:paraId="6A16E1C1" w14:textId="70DED72D" w:rsidR="00817983" w:rsidRPr="00E4236E" w:rsidRDefault="00817983" w:rsidP="00E4236E"/>
    <w:sectPr w:rsidR="00817983" w:rsidRPr="00E4236E" w:rsidSect="00FB3A9E">
      <w:headerReference w:type="default" r:id="rId11"/>
      <w:footerReference w:type="default" r:id="rId12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B83BF" w14:textId="77777777" w:rsidR="00D172C8" w:rsidRDefault="00D172C8" w:rsidP="00A851DA">
      <w:pPr>
        <w:spacing w:line="240" w:lineRule="auto"/>
      </w:pPr>
      <w:r>
        <w:separator/>
      </w:r>
    </w:p>
  </w:endnote>
  <w:endnote w:type="continuationSeparator" w:id="0">
    <w:p w14:paraId="166B71C9" w14:textId="77777777" w:rsidR="00D172C8" w:rsidRDefault="00D172C8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68AF2853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proofErr w:type="spellStart"/>
    <w:r>
      <w:rPr>
        <w:rFonts w:ascii="AOK Buenos Aires Text" w:hAnsi="AOK Buenos Aires Text"/>
        <w:color w:val="005E3F"/>
      </w:rPr>
      <w:t>Anl</w:t>
    </w:r>
    <w:proofErr w:type="spellEnd"/>
    <w:r>
      <w:rPr>
        <w:rFonts w:ascii="AOK Buenos Aires Text" w:hAnsi="AOK Buenos Aires Text"/>
        <w:color w:val="005E3F"/>
      </w:rPr>
      <w:t xml:space="preserve"> A.01</w:t>
    </w:r>
    <w:r w:rsidR="00063F54" w:rsidRPr="00A14F5F">
      <w:rPr>
        <w:rFonts w:ascii="AOK Buenos Aires Text" w:hAnsi="AOK Buenos Aires Text"/>
        <w:color w:val="005E3F"/>
      </w:rPr>
      <w:t xml:space="preserve"> – </w:t>
    </w:r>
    <w:r w:rsidR="00804B0D">
      <w:rPr>
        <w:rFonts w:ascii="AOK Buenos Aires Text" w:hAnsi="AOK Buenos Aires Text"/>
        <w:color w:val="005E3F"/>
      </w:rPr>
      <w:t>Hinweise zur Verfahrensart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ED4934">
      <w:rPr>
        <w:rFonts w:ascii="AOK Buenos Aires Text" w:hAnsi="AOK Buenos Aires Text"/>
        <w:color w:val="005E3F"/>
      </w:rPr>
      <w:t>0</w:t>
    </w:r>
    <w:r w:rsidR="00AB41CB">
      <w:rPr>
        <w:rFonts w:ascii="AOK Buenos Aires Text" w:hAnsi="AOK Buenos Aires Text"/>
        <w:color w:val="005E3F"/>
      </w:rPr>
      <w:t>7</w:t>
    </w:r>
    <w:r w:rsidR="000200E9">
      <w:rPr>
        <w:rFonts w:ascii="AOK Buenos Aires Text" w:hAnsi="AOK Buenos Aires Text"/>
        <w:color w:val="005E3F"/>
      </w:rPr>
      <w:t>2</w:t>
    </w:r>
    <w:r w:rsidR="00AB41CB">
      <w:rPr>
        <w:rFonts w:ascii="AOK Buenos Aires Text" w:hAnsi="AOK Buenos Aires Text"/>
        <w:color w:val="005E3F"/>
      </w:rPr>
      <w:t>6</w:t>
    </w:r>
    <w:r w:rsidR="00014AA8" w:rsidRPr="00A14F5F">
      <w:rPr>
        <w:rFonts w:ascii="AOK Buenos Aires Text" w:hAnsi="AOK Buenos Aires Text"/>
        <w:color w:val="005E3F"/>
      </w:rPr>
      <w:t>)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21813" w14:textId="77777777" w:rsidR="00D172C8" w:rsidRDefault="00D172C8" w:rsidP="00A851DA">
      <w:pPr>
        <w:spacing w:line="240" w:lineRule="auto"/>
      </w:pPr>
      <w:r>
        <w:separator/>
      </w:r>
    </w:p>
  </w:footnote>
  <w:footnote w:type="continuationSeparator" w:id="0">
    <w:p w14:paraId="50684B25" w14:textId="77777777" w:rsidR="00D172C8" w:rsidRDefault="00D172C8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676533D1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0200E9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72617663" w14:textId="77777777" w:rsidR="00E4236E" w:rsidRDefault="00E4236E" w:rsidP="00E4236E">
    <w:pPr>
      <w:spacing w:before="180"/>
    </w:pPr>
    <w:r w:rsidRPr="009C6AA6">
      <w:rPr>
        <w:rFonts w:ascii="AOK Buenos Aires SemiBold" w:hAnsi="AOK Buenos Aires SemiBold"/>
        <w:bCs/>
        <w:color w:val="005E3F"/>
        <w:szCs w:val="22"/>
      </w:rPr>
      <w:t>Berufsbegleitende Qualifizierung zur/zum Pflegeberater/-in nach § 7a SGB XI im Live Online-Class Format mit Präsenzanteil im Modul Case Managemen</w:t>
    </w:r>
    <w:r w:rsidRPr="009C6AA6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0079FCA" wp14:editId="5F89CA8B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712712545" name="Gerade Verbindung mit Pfeil 1712712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29C27060">
              <v:path fillok="f" arrowok="t" o:connecttype="none"/>
              <o:lock v:ext="edit" shapetype="t"/>
            </v:shapetype>
            <v:shape id="Gerade Verbindung mit Pfeil 1712712545" style="position:absolute;margin-left:0;margin-top:4.9pt;width:450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spid="_x0000_s1026" strokecolor="#005e3f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>t (SAVE_158_2026_312)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2WjtRxnlIRPXwmoT7qpLA2/S3rfJqrNDm7pdUn4/Reoejn822NTjSlcXdZQf0uqhDWsjFKDGJUPy2yAkXZFldg==" w:salt="7qktozdVBq7N9Om2w7XUI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200E9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2D7"/>
    <w:rsid w:val="001A19A3"/>
    <w:rsid w:val="001A77B8"/>
    <w:rsid w:val="001B5435"/>
    <w:rsid w:val="001D1086"/>
    <w:rsid w:val="001E3CA7"/>
    <w:rsid w:val="001E45DF"/>
    <w:rsid w:val="00203609"/>
    <w:rsid w:val="00207971"/>
    <w:rsid w:val="00213CD0"/>
    <w:rsid w:val="0024266E"/>
    <w:rsid w:val="00264BCF"/>
    <w:rsid w:val="00281787"/>
    <w:rsid w:val="00287744"/>
    <w:rsid w:val="002E0E24"/>
    <w:rsid w:val="002E69D1"/>
    <w:rsid w:val="002F11CE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46AA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6604"/>
    <w:rsid w:val="005B7774"/>
    <w:rsid w:val="005C0CA8"/>
    <w:rsid w:val="005E3985"/>
    <w:rsid w:val="005F09E5"/>
    <w:rsid w:val="005F199B"/>
    <w:rsid w:val="005F7958"/>
    <w:rsid w:val="006205B9"/>
    <w:rsid w:val="00622359"/>
    <w:rsid w:val="0063492C"/>
    <w:rsid w:val="00644DFA"/>
    <w:rsid w:val="00647CD1"/>
    <w:rsid w:val="0065318B"/>
    <w:rsid w:val="00675352"/>
    <w:rsid w:val="006A0440"/>
    <w:rsid w:val="006A7751"/>
    <w:rsid w:val="006B5856"/>
    <w:rsid w:val="006B63A9"/>
    <w:rsid w:val="006B685E"/>
    <w:rsid w:val="006B6DCD"/>
    <w:rsid w:val="006D152D"/>
    <w:rsid w:val="006D2868"/>
    <w:rsid w:val="006E407A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17983"/>
    <w:rsid w:val="00844762"/>
    <w:rsid w:val="00845D51"/>
    <w:rsid w:val="00855A09"/>
    <w:rsid w:val="00872DF5"/>
    <w:rsid w:val="0089234D"/>
    <w:rsid w:val="00893D57"/>
    <w:rsid w:val="008A4133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723B2"/>
    <w:rsid w:val="00981BBD"/>
    <w:rsid w:val="0098799B"/>
    <w:rsid w:val="009A73F9"/>
    <w:rsid w:val="009B5A9C"/>
    <w:rsid w:val="009D3D1A"/>
    <w:rsid w:val="009E15D1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B41CB"/>
    <w:rsid w:val="00AC16A4"/>
    <w:rsid w:val="00AC429E"/>
    <w:rsid w:val="00AE06CD"/>
    <w:rsid w:val="00AE4110"/>
    <w:rsid w:val="00AE5BAE"/>
    <w:rsid w:val="00AF3855"/>
    <w:rsid w:val="00AF5526"/>
    <w:rsid w:val="00B04471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15C00"/>
    <w:rsid w:val="00C3559F"/>
    <w:rsid w:val="00C4447B"/>
    <w:rsid w:val="00C44EA9"/>
    <w:rsid w:val="00C52B87"/>
    <w:rsid w:val="00C72F10"/>
    <w:rsid w:val="00C73352"/>
    <w:rsid w:val="00C81714"/>
    <w:rsid w:val="00CA5906"/>
    <w:rsid w:val="00CB3DB8"/>
    <w:rsid w:val="00CB7672"/>
    <w:rsid w:val="00CC61E1"/>
    <w:rsid w:val="00CE69C9"/>
    <w:rsid w:val="00CF24EE"/>
    <w:rsid w:val="00CF443F"/>
    <w:rsid w:val="00D07B74"/>
    <w:rsid w:val="00D141BB"/>
    <w:rsid w:val="00D172C8"/>
    <w:rsid w:val="00D175E3"/>
    <w:rsid w:val="00D2392D"/>
    <w:rsid w:val="00D34576"/>
    <w:rsid w:val="00D405FF"/>
    <w:rsid w:val="00D46DAC"/>
    <w:rsid w:val="00D67095"/>
    <w:rsid w:val="00D807CE"/>
    <w:rsid w:val="00D87A9D"/>
    <w:rsid w:val="00DB3F2E"/>
    <w:rsid w:val="00DB6C74"/>
    <w:rsid w:val="00DD33D1"/>
    <w:rsid w:val="00DE319D"/>
    <w:rsid w:val="00DE3706"/>
    <w:rsid w:val="00E054A2"/>
    <w:rsid w:val="00E114FE"/>
    <w:rsid w:val="00E12E48"/>
    <w:rsid w:val="00E14250"/>
    <w:rsid w:val="00E1427B"/>
    <w:rsid w:val="00E32872"/>
    <w:rsid w:val="00E368A7"/>
    <w:rsid w:val="00E4236E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97E4A"/>
    <w:rsid w:val="00EB44B8"/>
    <w:rsid w:val="00EB764B"/>
    <w:rsid w:val="00EC6C17"/>
    <w:rsid w:val="00EC769A"/>
    <w:rsid w:val="00EC79E8"/>
    <w:rsid w:val="00ED254B"/>
    <w:rsid w:val="00ED4934"/>
    <w:rsid w:val="00ED505F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7273D"/>
    <w:rsid w:val="00F80551"/>
    <w:rsid w:val="00F8533C"/>
    <w:rsid w:val="00F90106"/>
    <w:rsid w:val="00FA7EAE"/>
    <w:rsid w:val="00FB3A9E"/>
    <w:rsid w:val="00FB6E86"/>
    <w:rsid w:val="00FC25E4"/>
    <w:rsid w:val="00FC6792"/>
    <w:rsid w:val="00FD1411"/>
    <w:rsid w:val="00FD21C2"/>
    <w:rsid w:val="00FE1E06"/>
    <w:rsid w:val="00FE2BB8"/>
    <w:rsid w:val="051D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C222B-4110-4560-9CE2-A49FBAA276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93AB3-1E14-48B3-A07D-E9BEF7EC9B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DBE7E0-774A-4423-A5E2-A76D63E36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268</Words>
  <Characters>1819</Characters>
  <Application>Microsoft Office Word</Application>
  <DocSecurity>0</DocSecurity>
  <Lines>15</Lines>
  <Paragraphs>4</Paragraphs>
  <ScaleCrop>false</ScaleCrop>
  <Company>AOK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69</cp:revision>
  <cp:lastPrinted>2012-08-29T14:23:00Z</cp:lastPrinted>
  <dcterms:created xsi:type="dcterms:W3CDTF">2022-08-09T08:11:00Z</dcterms:created>
  <dcterms:modified xsi:type="dcterms:W3CDTF">2026-07-06T13:10:00Z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